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068"/>
        <w:gridCol w:w="6300"/>
      </w:tblGrid>
      <w:tr w:rsidR="003D6765" w:rsidTr="00C61A3F">
        <w:tc>
          <w:tcPr>
            <w:tcW w:w="4068" w:type="dxa"/>
          </w:tcPr>
          <w:p w:rsidR="003D6765" w:rsidRDefault="003D6765" w:rsidP="00C61A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line id="_x0000_s1026" style="position:absolute;left:0;text-align:left;z-index:251656192" from="54pt,14.3pt" to="135pt,14.3pt" o:allowincell="f"/>
              </w:pict>
            </w:r>
            <w:r>
              <w:rPr>
                <w:rFonts w:cs="Times New Roman"/>
                <w:b/>
                <w:bCs/>
                <w:sz w:val="22"/>
                <w:szCs w:val="22"/>
              </w:rPr>
              <w:t>TRƯỜNG THPT HÀM THUẬN BẮC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D6765" w:rsidRDefault="003D6765" w:rsidP="00C61A3F">
            <w:pPr>
              <w:tabs>
                <w:tab w:val="left" w:pos="3120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3D6765" w:rsidRDefault="003D6765" w:rsidP="00C61A3F">
            <w:pPr>
              <w:spacing w:after="0" w:line="240" w:lineRule="auto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        KIỂM TRA  15 PHÚT KHỐI </w:t>
            </w:r>
            <w:r>
              <w:rPr>
                <w:rFonts w:cs="Times New Roman"/>
                <w:b/>
                <w:bCs/>
                <w:color w:val="FF0000"/>
                <w:sz w:val="22"/>
                <w:szCs w:val="22"/>
              </w:rPr>
              <w:t>10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THPT PHÂN BAN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       Môn: HÓA HỌC (NC_LẦN 3)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i/>
                <w:iCs/>
                <w:sz w:val="26"/>
                <w:szCs w:val="26"/>
              </w:rPr>
            </w:pPr>
            <w:r>
              <w:rPr>
                <w:rFonts w:cs="Times New Roman"/>
                <w:i/>
                <w:iCs/>
                <w:sz w:val="26"/>
                <w:szCs w:val="26"/>
              </w:rPr>
              <w:t xml:space="preserve">       Thời gian : 15 phút (không kể thời gian phát đề); </w:t>
            </w:r>
          </w:p>
          <w:p w:rsidR="003D6765" w:rsidRDefault="003D6765" w:rsidP="00C61A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6"/>
                <w:szCs w:val="6"/>
              </w:rPr>
            </w:pPr>
          </w:p>
        </w:tc>
      </w:tr>
    </w:tbl>
    <w:p w:rsidR="003D6765" w:rsidRDefault="003D6765" w:rsidP="006A5B38">
      <w:pPr>
        <w:spacing w:after="0" w:line="240" w:lineRule="auto"/>
        <w:jc w:val="center"/>
        <w:rPr>
          <w:i/>
          <w:iCs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5in;margin-top:9.3pt;width:135pt;height:1in;z-index:251654144;mso-position-horizontal-relative:text;mso-position-vertical-relative:text" o:allowincell="f">
            <v:textbox style="mso-next-textbox:#_x0000_s1027">
              <w:txbxContent>
                <w:p w:rsidR="003D6765" w:rsidRPr="008B4C4D" w:rsidRDefault="003D6765" w:rsidP="006A5B3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8B4C4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81pt;margin-top:9.3pt;width:279pt;height:1in;z-index:251655168;mso-position-horizontal-relative:text;mso-position-vertical-relative:text" o:allowincell="f">
            <v:textbox>
              <w:txbxContent>
                <w:p w:rsidR="003D6765" w:rsidRPr="008B4C4D" w:rsidRDefault="003D6765" w:rsidP="006A5B38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8B4C4D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9.3pt;width:81pt;height:1in;z-index:251653120;mso-position-horizontal-relative:text;mso-position-vertical-relative:text" o:allowincell="f">
            <v:textbox style="mso-next-textbox:#_x0000_s1029">
              <w:txbxContent>
                <w:p w:rsidR="003D6765" w:rsidRPr="008B4C4D" w:rsidRDefault="003D6765" w:rsidP="006A5B3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8B4C4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3D6765" w:rsidRPr="008B4C4D" w:rsidRDefault="003D6765" w:rsidP="006A5B38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6A5B38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6A5B38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6A5B38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6A5B3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B4C4D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3D6765" w:rsidRPr="008B4C4D" w:rsidRDefault="003D6765" w:rsidP="006A5B38">
      <w:pPr>
        <w:rPr>
          <w:rFonts w:ascii="Times New Roman" w:hAnsi="Times New Roman" w:cs="Times New Roman"/>
          <w:sz w:val="26"/>
          <w:szCs w:val="26"/>
        </w:rPr>
      </w:pPr>
      <w:r w:rsidRPr="008B4C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6765" w:rsidRPr="008B4C4D" w:rsidRDefault="003D6765" w:rsidP="006A5B38">
      <w:pPr>
        <w:rPr>
          <w:rFonts w:ascii="Times New Roman" w:hAnsi="Times New Roman" w:cs="Times New Roman"/>
          <w:b/>
          <w:bCs/>
        </w:rPr>
      </w:pPr>
      <w:r w:rsidRPr="008B4C4D">
        <w:rPr>
          <w:rFonts w:ascii="Times New Roman" w:hAnsi="Times New Roman" w:cs="Times New Roman"/>
          <w:sz w:val="26"/>
          <w:szCs w:val="26"/>
        </w:rPr>
        <w:t xml:space="preserve"> Họ và tên: .......................................................................................Lớp: .........        </w:t>
      </w:r>
    </w:p>
    <w:p w:rsidR="003D6765" w:rsidRPr="00411219" w:rsidRDefault="003D6765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ĐỀ 1</w:t>
      </w:r>
    </w:p>
    <w:p w:rsidR="003D6765" w:rsidRPr="00411219" w:rsidRDefault="003D6765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Câu 1 (2đ): Xác định số oxi hóa của:</w:t>
      </w:r>
    </w:p>
    <w:p w:rsidR="003D6765" w:rsidRPr="00411219" w:rsidRDefault="003D6765" w:rsidP="006723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 trong : Al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C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, CH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COOH</w:t>
      </w:r>
    </w:p>
    <w:p w:rsidR="003D6765" w:rsidRPr="00411219" w:rsidRDefault="003D6765" w:rsidP="006723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N trong: NH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, (NH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S</w:t>
      </w:r>
    </w:p>
    <w:p w:rsidR="003D6765" w:rsidRPr="00411219" w:rsidRDefault="003D6765" w:rsidP="006723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Cr trong: K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Cr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Pr="00411219">
        <w:rPr>
          <w:rFonts w:ascii="Times New Roman" w:hAnsi="Times New Roman" w:cs="Times New Roman"/>
          <w:sz w:val="26"/>
          <w:szCs w:val="26"/>
        </w:rPr>
        <w:t>, CrCl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3D6765" w:rsidRPr="00411219" w:rsidRDefault="003D6765" w:rsidP="0067237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 xml:space="preserve"> KH, OF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3D6765" w:rsidRPr="00411219" w:rsidRDefault="003D6765" w:rsidP="0067237B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Câu 2 (2đ): Viết công thức cấu tạo của: HClO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, C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411219">
        <w:rPr>
          <w:rFonts w:ascii="Times New Roman" w:hAnsi="Times New Roman" w:cs="Times New Roman"/>
          <w:sz w:val="26"/>
          <w:szCs w:val="26"/>
        </w:rPr>
        <w:t>,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PO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, Al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(SO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3D6765" w:rsidRPr="00411219" w:rsidRDefault="003D6765" w:rsidP="0067237B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Câu 3(6đ): cân bằng các phản ứng sau theo phương pháp thăng bằng electron</w:t>
      </w:r>
    </w:p>
    <w:p w:rsidR="003D6765" w:rsidRPr="00411219" w:rsidRDefault="003D6765" w:rsidP="0067237B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a. Zn + HNO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→ Zn(NO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 w:rsidRPr="00411219">
        <w:rPr>
          <w:rFonts w:ascii="Times New Roman" w:hAnsi="Times New Roman" w:cs="Times New Roman"/>
          <w:sz w:val="26"/>
          <w:szCs w:val="26"/>
        </w:rPr>
        <w:t>+ N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</w:p>
    <w:p w:rsidR="003D6765" w:rsidRPr="00411219" w:rsidRDefault="003D6765" w:rsidP="0067237B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b. Fe(OH)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 xml:space="preserve"> → Fe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(SO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</w:p>
    <w:p w:rsidR="003D6765" w:rsidRDefault="003D6765" w:rsidP="0067237B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c. KClO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NH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 → KNO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Cl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KCl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</w:p>
    <w:p w:rsidR="003D6765" w:rsidRPr="008B4C4D" w:rsidRDefault="003D6765" w:rsidP="008B4C4D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noProof/>
        </w:rPr>
        <w:pict>
          <v:line id="_x0000_s1030" style="position:absolute;left:0;text-align:left;z-index:251661312" from="9pt,20.3pt" to="9pt,542.3pt"/>
        </w:pict>
      </w:r>
      <w:r w:rsidRPr="008B4C4D">
        <w:rPr>
          <w:rFonts w:ascii="Times New Roman" w:eastAsia="Times New Roman" w:hAnsi="Times New Roman" w:cs="Times New Roman"/>
          <w:sz w:val="28"/>
          <w:szCs w:val="28"/>
          <w:u w:val="single"/>
        </w:rPr>
        <w:t>BÀI LÀM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tbl>
      <w:tblPr>
        <w:tblStyle w:val="TableGrid"/>
        <w:tblW w:w="0" w:type="auto"/>
        <w:tblInd w:w="-1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4068"/>
        <w:gridCol w:w="6300"/>
      </w:tblGrid>
      <w:tr w:rsidR="003D6765" w:rsidTr="00C61A3F">
        <w:tc>
          <w:tcPr>
            <w:tcW w:w="4068" w:type="dxa"/>
          </w:tcPr>
          <w:p w:rsidR="003D6765" w:rsidRDefault="003D6765" w:rsidP="00C61A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noProof/>
              </w:rPr>
              <w:pict>
                <v:line id="_x0000_s1031" style="position:absolute;left:0;text-align:left;z-index:251660288" from="54pt,14.3pt" to="135pt,14.3pt" o:allowincell="f"/>
              </w:pict>
            </w:r>
            <w:r>
              <w:rPr>
                <w:rFonts w:cs="Times New Roman"/>
                <w:b/>
                <w:bCs/>
                <w:sz w:val="22"/>
                <w:szCs w:val="22"/>
              </w:rPr>
              <w:t>TRƯỜNG THPT HÀM THUẬN BẮC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sz w:val="24"/>
                <w:szCs w:val="24"/>
              </w:rPr>
            </w:pPr>
          </w:p>
          <w:p w:rsidR="003D6765" w:rsidRDefault="003D6765" w:rsidP="00C61A3F">
            <w:pPr>
              <w:tabs>
                <w:tab w:val="left" w:pos="3120"/>
              </w:tabs>
              <w:spacing w:after="0" w:line="240" w:lineRule="auto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3D6765" w:rsidRDefault="003D6765" w:rsidP="00C61A3F">
            <w:pPr>
              <w:spacing w:after="0" w:line="240" w:lineRule="auto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        KIỂM TRA  15 PHÚT KHỐI </w:t>
            </w:r>
            <w:r>
              <w:rPr>
                <w:rFonts w:cs="Times New Roman"/>
                <w:b/>
                <w:bCs/>
                <w:color w:val="FF0000"/>
                <w:sz w:val="22"/>
                <w:szCs w:val="22"/>
              </w:rPr>
              <w:t>10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THPT PHÂN BAN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       Năm học: 2014 – 2015 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b/>
                <w:bCs/>
                <w:sz w:val="26"/>
                <w:szCs w:val="26"/>
              </w:rPr>
            </w:pPr>
            <w:r>
              <w:rPr>
                <w:rFonts w:cs="Times New Roman"/>
                <w:b/>
                <w:bCs/>
                <w:sz w:val="26"/>
                <w:szCs w:val="26"/>
              </w:rPr>
              <w:t xml:space="preserve">       Môn: HÓA HỌC (NC_LẦN 3)</w:t>
            </w:r>
          </w:p>
          <w:p w:rsidR="003D6765" w:rsidRDefault="003D6765" w:rsidP="00C61A3F">
            <w:pPr>
              <w:spacing w:after="0" w:line="240" w:lineRule="auto"/>
              <w:rPr>
                <w:rFonts w:cs="Times New Roman"/>
                <w:i/>
                <w:iCs/>
                <w:sz w:val="26"/>
                <w:szCs w:val="26"/>
              </w:rPr>
            </w:pPr>
            <w:r>
              <w:rPr>
                <w:rFonts w:cs="Times New Roman"/>
                <w:i/>
                <w:iCs/>
                <w:sz w:val="26"/>
                <w:szCs w:val="26"/>
              </w:rPr>
              <w:t xml:space="preserve">       Thời gian : 15 phút (không kể thời gian phát đề); </w:t>
            </w:r>
          </w:p>
          <w:p w:rsidR="003D6765" w:rsidRDefault="003D6765" w:rsidP="00C61A3F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6"/>
                <w:szCs w:val="6"/>
              </w:rPr>
            </w:pPr>
          </w:p>
        </w:tc>
      </w:tr>
    </w:tbl>
    <w:p w:rsidR="003D6765" w:rsidRDefault="003D6765" w:rsidP="008B4C4D">
      <w:pPr>
        <w:spacing w:after="0" w:line="240" w:lineRule="auto"/>
        <w:jc w:val="center"/>
        <w:rPr>
          <w:i/>
          <w:iCs/>
        </w:rPr>
      </w:pPr>
      <w:r>
        <w:rPr>
          <w:noProof/>
        </w:rPr>
        <w:pict>
          <v:shape id="_x0000_s1032" type="#_x0000_t202" style="position:absolute;left:0;text-align:left;margin-left:5in;margin-top:9.3pt;width:135pt;height:1in;z-index:251658240;mso-position-horizontal-relative:text;mso-position-vertical-relative:text" o:allowincell="f">
            <v:textbox style="mso-next-textbox:#_x0000_s1032">
              <w:txbxContent>
                <w:p w:rsidR="003D6765" w:rsidRPr="008B4C4D" w:rsidRDefault="003D6765" w:rsidP="008B4C4D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8B4C4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left:0;text-align:left;margin-left:81pt;margin-top:9.3pt;width:279pt;height:1in;z-index:251659264;mso-position-horizontal-relative:text;mso-position-vertical-relative:text" o:allowincell="f">
            <v:textbox>
              <w:txbxContent>
                <w:p w:rsidR="003D6765" w:rsidRPr="008B4C4D" w:rsidRDefault="003D6765" w:rsidP="008B4C4D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 w:rsidRPr="008B4C4D"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4" type="#_x0000_t202" style="position:absolute;left:0;text-align:left;margin-left:0;margin-top:9.3pt;width:81pt;height:1in;z-index:251657216;mso-position-horizontal-relative:text;mso-position-vertical-relative:text" o:allowincell="f">
            <v:textbox style="mso-next-textbox:#_x0000_s1034">
              <w:txbxContent>
                <w:p w:rsidR="003D6765" w:rsidRPr="008B4C4D" w:rsidRDefault="003D6765" w:rsidP="008B4C4D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 w:rsidRPr="008B4C4D"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3D6765" w:rsidRPr="008B4C4D" w:rsidRDefault="003D6765" w:rsidP="008B4C4D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8B4C4D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8B4C4D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8B4C4D">
      <w:pPr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3D6765" w:rsidRPr="008B4C4D" w:rsidRDefault="003D6765" w:rsidP="008B4C4D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8B4C4D"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p w:rsidR="003D6765" w:rsidRPr="008B4C4D" w:rsidRDefault="003D6765" w:rsidP="008B4C4D">
      <w:pPr>
        <w:rPr>
          <w:rFonts w:ascii="Times New Roman" w:hAnsi="Times New Roman" w:cs="Times New Roman"/>
          <w:sz w:val="26"/>
          <w:szCs w:val="26"/>
        </w:rPr>
      </w:pPr>
      <w:r w:rsidRPr="008B4C4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6765" w:rsidRPr="008B4C4D" w:rsidRDefault="003D6765" w:rsidP="0067237B">
      <w:pPr>
        <w:rPr>
          <w:rFonts w:ascii="Times New Roman" w:hAnsi="Times New Roman" w:cs="Times New Roman"/>
          <w:b/>
          <w:bCs/>
        </w:rPr>
      </w:pPr>
      <w:r w:rsidRPr="008B4C4D">
        <w:rPr>
          <w:rFonts w:ascii="Times New Roman" w:hAnsi="Times New Roman" w:cs="Times New Roman"/>
          <w:sz w:val="26"/>
          <w:szCs w:val="26"/>
        </w:rPr>
        <w:t xml:space="preserve"> Họ và tên: .......................................................................................Lớp: .........        </w:t>
      </w:r>
    </w:p>
    <w:p w:rsidR="003D6765" w:rsidRPr="008B4C4D" w:rsidRDefault="003D6765" w:rsidP="00FE5394">
      <w:pPr>
        <w:rPr>
          <w:rFonts w:ascii="Times New Roman" w:hAnsi="Times New Roman" w:cs="Times New Roman"/>
          <w:b/>
          <w:bCs/>
          <w:sz w:val="26"/>
          <w:szCs w:val="26"/>
        </w:rPr>
      </w:pPr>
      <w:r w:rsidRPr="008B4C4D">
        <w:rPr>
          <w:rFonts w:ascii="Times New Roman" w:hAnsi="Times New Roman" w:cs="Times New Roman"/>
          <w:b/>
          <w:bCs/>
          <w:sz w:val="26"/>
          <w:szCs w:val="26"/>
        </w:rPr>
        <w:t>ĐỀ 2</w:t>
      </w:r>
    </w:p>
    <w:p w:rsidR="003D6765" w:rsidRPr="00411219" w:rsidRDefault="003D6765" w:rsidP="00FE5394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Câu 1 (2đ): Xác định số oxi hóa của:</w:t>
      </w:r>
    </w:p>
    <w:p w:rsidR="003D6765" w:rsidRPr="00411219" w:rsidRDefault="003D6765" w:rsidP="00FE53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 trong : CaC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, CH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CHO</w:t>
      </w:r>
    </w:p>
    <w:p w:rsidR="003D6765" w:rsidRPr="00411219" w:rsidRDefault="003D6765" w:rsidP="00FE53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N trong: NH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, (NH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</w:p>
    <w:p w:rsidR="003D6765" w:rsidRPr="00411219" w:rsidRDefault="003D6765" w:rsidP="00FE53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As trong: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AsO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, As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S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3D6765" w:rsidRPr="00411219" w:rsidRDefault="003D6765" w:rsidP="00FE539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NaH,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3D6765" w:rsidRPr="00411219" w:rsidRDefault="003D6765" w:rsidP="00FE5394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Câu 2 (2đ): Viết công thức cấu tạo của: HClO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, C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,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, Al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(SO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3D6765" w:rsidRPr="00411219" w:rsidRDefault="003D6765" w:rsidP="00FE5394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Câu 3(6đ): cân bằng các phản ứng sau theo phương pháp thăng bằng electron</w:t>
      </w:r>
    </w:p>
    <w:p w:rsidR="003D6765" w:rsidRPr="00411219" w:rsidRDefault="003D6765" w:rsidP="00FE5394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a. Al + HNO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→ Al(NO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  <w:r w:rsidRPr="00411219">
        <w:rPr>
          <w:rFonts w:ascii="Times New Roman" w:hAnsi="Times New Roman" w:cs="Times New Roman"/>
          <w:sz w:val="26"/>
          <w:szCs w:val="26"/>
        </w:rPr>
        <w:t>+ N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</w:p>
    <w:p w:rsidR="003D6765" w:rsidRPr="00411219" w:rsidRDefault="003D6765" w:rsidP="00FE5394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b. FeO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 xml:space="preserve"> → Fe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(SO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411219">
        <w:rPr>
          <w:rFonts w:ascii="Times New Roman" w:hAnsi="Times New Roman" w:cs="Times New Roman"/>
          <w:sz w:val="26"/>
          <w:szCs w:val="26"/>
        </w:rPr>
        <w:t>)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SO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</w:p>
    <w:p w:rsidR="003D6765" w:rsidRPr="00411219" w:rsidRDefault="003D6765" w:rsidP="00FE5394">
      <w:pPr>
        <w:rPr>
          <w:rFonts w:ascii="Times New Roman" w:hAnsi="Times New Roman" w:cs="Times New Roman"/>
          <w:sz w:val="26"/>
          <w:szCs w:val="26"/>
        </w:rPr>
      </w:pPr>
      <w:r w:rsidRPr="00411219">
        <w:rPr>
          <w:rFonts w:ascii="Times New Roman" w:hAnsi="Times New Roman" w:cs="Times New Roman"/>
          <w:sz w:val="26"/>
          <w:szCs w:val="26"/>
        </w:rPr>
        <w:t>c. KClO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NH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 → KNO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Cl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 xml:space="preserve"> + KCl + H</w:t>
      </w:r>
      <w:r w:rsidRPr="00411219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411219">
        <w:rPr>
          <w:rFonts w:ascii="Times New Roman" w:hAnsi="Times New Roman" w:cs="Times New Roman"/>
          <w:sz w:val="26"/>
          <w:szCs w:val="26"/>
        </w:rPr>
        <w:t>O</w:t>
      </w:r>
    </w:p>
    <w:p w:rsidR="003D6765" w:rsidRPr="008B4C4D" w:rsidRDefault="003D6765" w:rsidP="008B4C4D">
      <w:pPr>
        <w:spacing w:after="160" w:line="259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noProof/>
        </w:rPr>
        <w:pict>
          <v:line id="_x0000_s1035" style="position:absolute;left:0;text-align:left;z-index:251662336" from="9.75pt,20.3pt" to="9.75pt,542.3pt"/>
        </w:pict>
      </w:r>
      <w:r w:rsidRPr="008B4C4D">
        <w:rPr>
          <w:rFonts w:ascii="Times New Roman" w:eastAsia="Times New Roman" w:hAnsi="Times New Roman" w:cs="Times New Roman"/>
          <w:sz w:val="28"/>
          <w:szCs w:val="28"/>
          <w:u w:val="single"/>
        </w:rPr>
        <w:t>BÀI LÀM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p w:rsidR="003D6765" w:rsidRPr="008B4C4D" w:rsidRDefault="003D6765" w:rsidP="008B4C4D">
      <w:pPr>
        <w:spacing w:after="160" w:line="259" w:lineRule="auto"/>
        <w:ind w:right="-90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4C4D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…………………………………………………………………………………………………….</w:t>
      </w:r>
    </w:p>
    <w:sectPr w:rsidR="003D6765" w:rsidRPr="008B4C4D" w:rsidSect="00411219">
      <w:pgSz w:w="12240" w:h="15840"/>
      <w:pgMar w:top="720" w:right="90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881F13"/>
    <w:multiLevelType w:val="hybridMultilevel"/>
    <w:tmpl w:val="BFB077E0"/>
    <w:lvl w:ilvl="0" w:tplc="CAD626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237B"/>
    <w:rsid w:val="000356C0"/>
    <w:rsid w:val="001F5F7B"/>
    <w:rsid w:val="003D6765"/>
    <w:rsid w:val="00411219"/>
    <w:rsid w:val="005465A7"/>
    <w:rsid w:val="0067237B"/>
    <w:rsid w:val="006A5B38"/>
    <w:rsid w:val="008B4C4D"/>
    <w:rsid w:val="009E0E32"/>
    <w:rsid w:val="00A72D08"/>
    <w:rsid w:val="00AC7C67"/>
    <w:rsid w:val="00C61A3F"/>
    <w:rsid w:val="00C93567"/>
    <w:rsid w:val="00CE7413"/>
    <w:rsid w:val="00FE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3567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7237B"/>
    <w:pPr>
      <w:ind w:left="720"/>
    </w:pPr>
  </w:style>
  <w:style w:type="table" w:styleId="TableGrid">
    <w:name w:val="Table Grid"/>
    <w:basedOn w:val="TableNormal"/>
    <w:uiPriority w:val="99"/>
    <w:locked/>
    <w:rsid w:val="006A5B38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328</Words>
  <Characters>1876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KIỂM TRA 15 PHÚT HÓA K1O NC</dc:title>
  <dc:subject/>
  <dc:creator>KhongCho</dc:creator>
  <cp:keywords/>
  <dc:description/>
  <cp:lastModifiedBy>Ngoc Tan</cp:lastModifiedBy>
  <cp:revision>5</cp:revision>
  <cp:lastPrinted>2014-11-25T07:26:00Z</cp:lastPrinted>
  <dcterms:created xsi:type="dcterms:W3CDTF">2014-11-25T07:23:00Z</dcterms:created>
  <dcterms:modified xsi:type="dcterms:W3CDTF">2014-11-25T07:27:00Z</dcterms:modified>
</cp:coreProperties>
</file>